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B91" w:rsidRPr="006B2FD6" w:rsidRDefault="0028515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B2FD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B2FD6" w:rsidRPr="006B2F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B91" w:rsidRPr="006B2FD6" w:rsidRDefault="002851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2FD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B91" w:rsidRPr="006B2FD6" w:rsidRDefault="002851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2FD6">
              <w:rPr>
                <w:b/>
                <w:sz w:val="26"/>
                <w:szCs w:val="26"/>
              </w:rPr>
              <w:t>202A_</w:t>
            </w:r>
            <w:r w:rsidR="00F23DCA" w:rsidRPr="006B2FD6">
              <w:rPr>
                <w:b/>
                <w:sz w:val="26"/>
                <w:szCs w:val="26"/>
              </w:rPr>
              <w:t>110</w:t>
            </w:r>
          </w:p>
        </w:tc>
      </w:tr>
      <w:tr w:rsidR="006B2FD6" w:rsidRPr="006B2F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B91" w:rsidRPr="006B2FD6" w:rsidRDefault="002851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B2FD6">
              <w:rPr>
                <w:b/>
                <w:sz w:val="26"/>
                <w:szCs w:val="26"/>
              </w:rPr>
              <w:t xml:space="preserve">Номер материала </w:t>
            </w:r>
            <w:r w:rsidRPr="006B2FD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B91" w:rsidRPr="006B2FD6" w:rsidRDefault="002851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B2FD6">
              <w:rPr>
                <w:b/>
                <w:sz w:val="26"/>
                <w:szCs w:val="26"/>
                <w:lang w:val="en-US"/>
              </w:rPr>
              <w:t>2274541</w:t>
            </w:r>
          </w:p>
        </w:tc>
      </w:tr>
    </w:tbl>
    <w:p w:rsidR="00D70B91" w:rsidRPr="006B2FD6" w:rsidRDefault="00285159">
      <w:pPr>
        <w:spacing w:line="276" w:lineRule="auto"/>
        <w:ind w:right="-1"/>
        <w:jc w:val="left"/>
        <w:rPr>
          <w:sz w:val="26"/>
          <w:szCs w:val="26"/>
        </w:rPr>
      </w:pPr>
      <w:r w:rsidRPr="006B2FD6">
        <w:rPr>
          <w:sz w:val="26"/>
          <w:szCs w:val="26"/>
        </w:rPr>
        <w:t>_____________________________________</w:t>
      </w:r>
    </w:p>
    <w:p w:rsidR="00D70B91" w:rsidRPr="006B2FD6" w:rsidRDefault="00285159">
      <w:pPr>
        <w:spacing w:line="276" w:lineRule="auto"/>
        <w:ind w:right="-1"/>
        <w:jc w:val="right"/>
        <w:rPr>
          <w:sz w:val="26"/>
          <w:szCs w:val="26"/>
        </w:rPr>
      </w:pPr>
      <w:r w:rsidRPr="006B2FD6">
        <w:rPr>
          <w:sz w:val="26"/>
          <w:szCs w:val="26"/>
        </w:rPr>
        <w:t xml:space="preserve">_____________________________________ </w:t>
      </w:r>
    </w:p>
    <w:p w:rsidR="00D70B91" w:rsidRPr="006B2FD6" w:rsidRDefault="00285159">
      <w:pPr>
        <w:spacing w:line="276" w:lineRule="auto"/>
        <w:ind w:right="-1"/>
        <w:jc w:val="right"/>
        <w:rPr>
          <w:sz w:val="26"/>
          <w:szCs w:val="26"/>
        </w:rPr>
      </w:pPr>
      <w:r w:rsidRPr="006B2FD6">
        <w:rPr>
          <w:sz w:val="26"/>
          <w:szCs w:val="26"/>
        </w:rPr>
        <w:t>_____________________________________</w:t>
      </w:r>
    </w:p>
    <w:p w:rsidR="00D70B91" w:rsidRPr="006B2FD6" w:rsidRDefault="0028515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B2FD6">
        <w:rPr>
          <w:sz w:val="26"/>
          <w:szCs w:val="26"/>
        </w:rPr>
        <w:tab/>
        <w:t xml:space="preserve">_______________________ /_____________ </w:t>
      </w:r>
    </w:p>
    <w:p w:rsidR="00D70B91" w:rsidRPr="006B2FD6" w:rsidRDefault="00285159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B2FD6">
        <w:rPr>
          <w:sz w:val="26"/>
          <w:szCs w:val="26"/>
        </w:rPr>
        <w:t>“_______” ___________________ 20_____ г.</w:t>
      </w:r>
    </w:p>
    <w:p w:rsidR="00D70B91" w:rsidRPr="006B2FD6" w:rsidRDefault="00D70B91"/>
    <w:p w:rsidR="00D70B91" w:rsidRPr="006B2FD6" w:rsidRDefault="00D70B91"/>
    <w:p w:rsidR="00D70B91" w:rsidRPr="006B2FD6" w:rsidRDefault="00D70B91"/>
    <w:p w:rsidR="00D70B91" w:rsidRPr="006B2FD6" w:rsidRDefault="00285159">
      <w:pPr>
        <w:pStyle w:val="2"/>
        <w:numPr>
          <w:ilvl w:val="0"/>
          <w:numId w:val="0"/>
        </w:numPr>
        <w:spacing w:after="120"/>
      </w:pPr>
      <w:r w:rsidRPr="006B2FD6">
        <w:t>ТЕХНИЧЕСКОЕ ЗАДАНИЕ</w:t>
      </w:r>
    </w:p>
    <w:p w:rsidR="00D70B91" w:rsidRPr="006B2FD6" w:rsidRDefault="00285159">
      <w:pPr>
        <w:ind w:firstLine="0"/>
        <w:jc w:val="center"/>
        <w:rPr>
          <w:b/>
          <w:sz w:val="26"/>
          <w:szCs w:val="26"/>
        </w:rPr>
      </w:pPr>
      <w:r w:rsidRPr="006B2FD6">
        <w:rPr>
          <w:b/>
          <w:sz w:val="26"/>
          <w:szCs w:val="26"/>
        </w:rPr>
        <w:t xml:space="preserve">на поставку </w:t>
      </w:r>
      <w:r w:rsidRPr="006B2FD6">
        <w:rPr>
          <w:b/>
          <w:bCs/>
          <w:sz w:val="26"/>
          <w:szCs w:val="26"/>
        </w:rPr>
        <w:t>линейной арматуры и гасителей вибрации</w:t>
      </w:r>
      <w:r w:rsidRPr="006B2FD6">
        <w:rPr>
          <w:b/>
          <w:sz w:val="26"/>
          <w:szCs w:val="26"/>
        </w:rPr>
        <w:t xml:space="preserve"> </w:t>
      </w:r>
    </w:p>
    <w:p w:rsidR="00D70B91" w:rsidRPr="006B2FD6" w:rsidRDefault="00285159">
      <w:pPr>
        <w:ind w:firstLine="0"/>
        <w:jc w:val="center"/>
        <w:rPr>
          <w:sz w:val="24"/>
          <w:szCs w:val="24"/>
        </w:rPr>
      </w:pPr>
      <w:r w:rsidRPr="006B2FD6">
        <w:rPr>
          <w:b/>
          <w:sz w:val="26"/>
          <w:szCs w:val="26"/>
        </w:rPr>
        <w:t xml:space="preserve">(Зажим </w:t>
      </w:r>
      <w:r w:rsidR="00A1497B" w:rsidRPr="006B2FD6">
        <w:rPr>
          <w:b/>
          <w:sz w:val="26"/>
          <w:szCs w:val="26"/>
        </w:rPr>
        <w:t xml:space="preserve">разъемный </w:t>
      </w:r>
      <w:r w:rsidRPr="006B2FD6">
        <w:rPr>
          <w:b/>
          <w:sz w:val="26"/>
          <w:szCs w:val="26"/>
        </w:rPr>
        <w:t>ответвительный РОА-240-1)</w:t>
      </w:r>
      <w:r w:rsidR="008D5D81">
        <w:rPr>
          <w:b/>
          <w:sz w:val="26"/>
          <w:szCs w:val="26"/>
        </w:rPr>
        <w:t xml:space="preserve"> (или эквивалент)</w:t>
      </w:r>
      <w:r w:rsidR="0092522F">
        <w:rPr>
          <w:b/>
          <w:sz w:val="26"/>
          <w:szCs w:val="26"/>
        </w:rPr>
        <w:t xml:space="preserve"> Лот № 202A</w:t>
      </w:r>
    </w:p>
    <w:p w:rsidR="00D70B91" w:rsidRPr="006B2FD6" w:rsidRDefault="00D70B91">
      <w:pPr>
        <w:spacing w:line="276" w:lineRule="auto"/>
        <w:ind w:firstLine="709"/>
        <w:rPr>
          <w:sz w:val="24"/>
          <w:szCs w:val="24"/>
        </w:rPr>
      </w:pPr>
    </w:p>
    <w:p w:rsidR="00D70B91" w:rsidRPr="006B2FD6" w:rsidRDefault="00285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B2FD6">
        <w:rPr>
          <w:b/>
          <w:bCs/>
          <w:sz w:val="26"/>
          <w:szCs w:val="26"/>
        </w:rPr>
        <w:t>Технические требования к продукции.</w:t>
      </w:r>
    </w:p>
    <w:p w:rsidR="00D70B91" w:rsidRPr="006B2FD6" w:rsidRDefault="002851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B2FD6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6B2FD6">
        <w:rPr>
          <w:sz w:val="24"/>
          <w:szCs w:val="24"/>
          <w:shd w:val="clear" w:color="auto" w:fill="FFFFFF"/>
        </w:rPr>
        <w:t>ТУ 3449-037-84716711-2009</w:t>
      </w:r>
      <w:r w:rsidRPr="006B2FD6">
        <w:rPr>
          <w:sz w:val="24"/>
          <w:szCs w:val="24"/>
        </w:rPr>
        <w:t>.</w:t>
      </w:r>
    </w:p>
    <w:p w:rsidR="00D70B91" w:rsidRPr="006B2FD6" w:rsidRDefault="00D70B9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:rsidR="00D70B91" w:rsidRPr="006B2FD6" w:rsidRDefault="009B63A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pt;height:264pt;visibility:visible;mso-wrap-style:square">
            <v:imagedata r:id="rId11" o:title=""/>
          </v:shape>
        </w:pict>
      </w:r>
    </w:p>
    <w:tbl>
      <w:tblPr>
        <w:tblW w:w="0" w:type="auto"/>
        <w:tblCellSpacing w:w="7" w:type="dxa"/>
        <w:tblInd w:w="2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1826"/>
        <w:gridCol w:w="554"/>
        <w:gridCol w:w="434"/>
        <w:gridCol w:w="614"/>
        <w:gridCol w:w="614"/>
        <w:gridCol w:w="674"/>
        <w:gridCol w:w="674"/>
        <w:gridCol w:w="1000"/>
      </w:tblGrid>
      <w:tr w:rsidR="006B2FD6" w:rsidRPr="006B2FD6">
        <w:trPr>
          <w:tblHeader/>
          <w:tblCellSpacing w:w="7" w:type="dxa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1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Интервал диаметров проводов по ГОСТ 839-80, мм 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Матрица опрессования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Размеры, мм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Масса, кг </w:t>
            </w:r>
          </w:p>
        </w:tc>
      </w:tr>
      <w:tr w:rsidR="006B2FD6" w:rsidRPr="006B2FD6">
        <w:trPr>
          <w:tblHeader/>
          <w:tblCellSpacing w:w="7" w:type="dxa"/>
        </w:trPr>
        <w:tc>
          <w:tcPr>
            <w:tcW w:w="19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D70B9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D70B9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D70B9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>l</w:t>
            </w:r>
            <w:r w:rsidRPr="006B2FD6">
              <w:rPr>
                <w:sz w:val="24"/>
                <w:szCs w:val="24"/>
                <w:vertAlign w:val="subscript"/>
              </w:rPr>
              <w:t>1</w:t>
            </w:r>
            <w:r w:rsidRPr="006B2F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D70B9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B2FD6" w:rsidRPr="006B2FD6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>РОА-</w:t>
            </w:r>
            <w:r w:rsidRPr="006B2FD6">
              <w:rPr>
                <w:sz w:val="24"/>
                <w:szCs w:val="24"/>
                <w:lang w:val="en-US"/>
              </w:rPr>
              <w:t>240</w:t>
            </w:r>
            <w:r w:rsidRPr="006B2FD6">
              <w:rPr>
                <w:sz w:val="24"/>
                <w:szCs w:val="24"/>
              </w:rPr>
              <w:t xml:space="preserve">-1 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  <w:lang w:val="en-US"/>
              </w:rPr>
              <w:t>21</w:t>
            </w:r>
            <w:r w:rsidRPr="006B2FD6">
              <w:rPr>
                <w:sz w:val="24"/>
                <w:szCs w:val="24"/>
              </w:rPr>
              <w:t>,</w:t>
            </w:r>
            <w:r w:rsidRPr="006B2FD6">
              <w:rPr>
                <w:sz w:val="24"/>
                <w:szCs w:val="24"/>
                <w:lang w:val="en-US"/>
              </w:rPr>
              <w:t>6</w:t>
            </w:r>
            <w:r w:rsidRPr="006B2FD6">
              <w:rPr>
                <w:sz w:val="24"/>
                <w:szCs w:val="24"/>
              </w:rPr>
              <w:t>-</w:t>
            </w:r>
            <w:r w:rsidRPr="006B2FD6">
              <w:rPr>
                <w:sz w:val="24"/>
                <w:szCs w:val="24"/>
                <w:lang w:val="en-US"/>
              </w:rPr>
              <w:t>22</w:t>
            </w:r>
            <w:r w:rsidRPr="006B2FD6">
              <w:rPr>
                <w:sz w:val="24"/>
                <w:szCs w:val="24"/>
              </w:rPr>
              <w:t>,</w:t>
            </w:r>
            <w:r w:rsidRPr="006B2FD6">
              <w:rPr>
                <w:sz w:val="24"/>
                <w:szCs w:val="24"/>
                <w:lang w:val="en-US"/>
              </w:rPr>
              <w:t>4</w:t>
            </w:r>
            <w:r w:rsidRPr="006B2F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>АШ-</w:t>
            </w:r>
            <w:r w:rsidRPr="006B2FD6">
              <w:rPr>
                <w:sz w:val="24"/>
                <w:szCs w:val="24"/>
                <w:lang w:val="en-US"/>
              </w:rPr>
              <w:t>31,2</w:t>
            </w:r>
            <w:r w:rsidRPr="006B2F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  <w:lang w:val="en-US"/>
              </w:rPr>
              <w:t>35</w:t>
            </w:r>
            <w:r w:rsidRPr="006B2FD6">
              <w:rPr>
                <w:sz w:val="24"/>
                <w:szCs w:val="24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>3</w:t>
            </w:r>
            <w:r w:rsidRPr="006B2FD6">
              <w:rPr>
                <w:sz w:val="24"/>
                <w:szCs w:val="24"/>
                <w:lang w:val="en-US"/>
              </w:rPr>
              <w:t>6</w:t>
            </w:r>
            <w:r w:rsidRPr="006B2F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  <w:lang w:val="en-US"/>
              </w:rPr>
              <w:t>23</w:t>
            </w:r>
            <w:r w:rsidRPr="006B2FD6">
              <w:rPr>
                <w:sz w:val="24"/>
                <w:szCs w:val="24"/>
              </w:rPr>
              <w:t xml:space="preserve">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>2</w:t>
            </w:r>
            <w:r w:rsidRPr="006B2FD6">
              <w:rPr>
                <w:sz w:val="24"/>
                <w:szCs w:val="24"/>
                <w:lang w:val="en-US"/>
              </w:rPr>
              <w:t>66</w:t>
            </w:r>
            <w:r w:rsidRPr="006B2FD6">
              <w:rPr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  <w:lang w:val="en-US"/>
              </w:rPr>
              <w:t>200</w:t>
            </w:r>
            <w:r w:rsidRPr="006B2FD6">
              <w:rPr>
                <w:sz w:val="24"/>
                <w:szCs w:val="24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  <w:lang w:val="en-US"/>
              </w:rPr>
              <w:t>100</w:t>
            </w:r>
            <w:r w:rsidRPr="006B2FD6">
              <w:rPr>
                <w:sz w:val="24"/>
                <w:szCs w:val="24"/>
              </w:rPr>
              <w:t xml:space="preserve">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91" w:rsidRPr="006B2FD6" w:rsidRDefault="00285159">
            <w:pPr>
              <w:ind w:firstLine="0"/>
              <w:jc w:val="center"/>
              <w:rPr>
                <w:sz w:val="24"/>
                <w:szCs w:val="24"/>
              </w:rPr>
            </w:pPr>
            <w:r w:rsidRPr="006B2FD6">
              <w:rPr>
                <w:sz w:val="24"/>
                <w:szCs w:val="24"/>
              </w:rPr>
              <w:t>0,</w:t>
            </w:r>
            <w:r w:rsidRPr="006B2FD6">
              <w:rPr>
                <w:sz w:val="24"/>
                <w:szCs w:val="24"/>
                <w:lang w:val="en-US"/>
              </w:rPr>
              <w:t>67</w:t>
            </w:r>
            <w:r w:rsidRPr="006B2FD6">
              <w:rPr>
                <w:sz w:val="24"/>
                <w:szCs w:val="24"/>
              </w:rPr>
              <w:t xml:space="preserve"> </w:t>
            </w:r>
          </w:p>
        </w:tc>
      </w:tr>
    </w:tbl>
    <w:p w:rsidR="00D70B91" w:rsidRPr="006B2FD6" w:rsidRDefault="00D70B9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70B91" w:rsidRPr="006B2FD6" w:rsidRDefault="00285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B2FD6">
        <w:rPr>
          <w:b/>
          <w:bCs/>
          <w:sz w:val="26"/>
          <w:szCs w:val="26"/>
        </w:rPr>
        <w:t xml:space="preserve">Общие требования. </w:t>
      </w:r>
    </w:p>
    <w:p w:rsidR="00D70B91" w:rsidRPr="006B2FD6" w:rsidRDefault="0028515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B2FD6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продукция должна быть новой, ранее не использованной;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364E62">
        <w:rPr>
          <w:sz w:val="24"/>
          <w:szCs w:val="24"/>
        </w:rPr>
        <w:t>Россети Центр</w:t>
      </w:r>
      <w:r w:rsidRPr="006B2FD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запасные части, не использовавшиеся ранее на энергообъектах ПАО «</w:t>
      </w:r>
      <w:r w:rsidR="00364E62">
        <w:rPr>
          <w:sz w:val="24"/>
          <w:szCs w:val="24"/>
        </w:rPr>
        <w:t>Россети Центр</w:t>
      </w:r>
      <w:r w:rsidRPr="006B2FD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70B91" w:rsidRPr="006B2FD6" w:rsidRDefault="002851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D70B91" w:rsidRPr="006B2FD6" w:rsidRDefault="0028515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B2FD6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70B91" w:rsidRPr="006B2FD6" w:rsidRDefault="0028515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B2FD6">
        <w:rPr>
          <w:sz w:val="24"/>
          <w:szCs w:val="24"/>
        </w:rPr>
        <w:tab/>
      </w:r>
      <w:r w:rsidRPr="006B2FD6">
        <w:rPr>
          <w:sz w:val="24"/>
          <w:szCs w:val="24"/>
        </w:rPr>
        <w:tab/>
        <w:t xml:space="preserve">2.2. </w:t>
      </w:r>
      <w:r w:rsidR="00555111">
        <w:rPr>
          <w:sz w:val="24"/>
          <w:szCs w:val="24"/>
        </w:rPr>
        <w:t>Победитель закупки</w:t>
      </w:r>
      <w:r w:rsidRPr="006B2FD6">
        <w:rPr>
          <w:sz w:val="24"/>
          <w:szCs w:val="24"/>
        </w:rPr>
        <w:t xml:space="preserve"> на право заключения </w:t>
      </w:r>
      <w:r w:rsidR="009B63A6">
        <w:rPr>
          <w:sz w:val="24"/>
          <w:szCs w:val="24"/>
        </w:rPr>
        <w:t>договора на поставку заявленной номенклатуры</w:t>
      </w:r>
      <w:r w:rsidRPr="006B2FD6">
        <w:rPr>
          <w:sz w:val="24"/>
          <w:szCs w:val="24"/>
        </w:rPr>
        <w:t xml:space="preserve"> для нужд ПАО «</w:t>
      </w:r>
      <w:r w:rsidR="00364E62">
        <w:rPr>
          <w:sz w:val="24"/>
          <w:szCs w:val="24"/>
        </w:rPr>
        <w:t>Россети Центр</w:t>
      </w:r>
      <w:r w:rsidRPr="006B2FD6">
        <w:rPr>
          <w:sz w:val="24"/>
          <w:szCs w:val="24"/>
        </w:rPr>
        <w:t xml:space="preserve">» обязан предоставить </w:t>
      </w:r>
      <w:r w:rsidR="00CB6F1C">
        <w:rPr>
          <w:sz w:val="24"/>
          <w:szCs w:val="24"/>
        </w:rPr>
        <w:t>при поставке товара</w:t>
      </w:r>
      <w:r w:rsidRPr="006B2FD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5799E">
        <w:rPr>
          <w:sz w:val="24"/>
          <w:szCs w:val="24"/>
        </w:rPr>
        <w:t>Данные документы должны подтверждать</w:t>
      </w:r>
      <w:r w:rsidRPr="006B2FD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D70B91" w:rsidRPr="006B2FD6" w:rsidRDefault="0028515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285159" w:rsidRPr="006B2FD6" w:rsidRDefault="002851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  <w:shd w:val="clear" w:color="auto" w:fill="FFFFFF"/>
        </w:rPr>
        <w:t>ТУ 3449-037-84716711-2009</w:t>
      </w:r>
      <w:r w:rsidRPr="006B2FD6">
        <w:rPr>
          <w:sz w:val="24"/>
          <w:szCs w:val="24"/>
        </w:rPr>
        <w:t>;</w:t>
      </w:r>
    </w:p>
    <w:p w:rsidR="00D70B91" w:rsidRPr="006B2FD6" w:rsidRDefault="002851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70B91" w:rsidRPr="006B2FD6" w:rsidRDefault="002851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B2FD6">
        <w:rPr>
          <w:sz w:val="24"/>
          <w:szCs w:val="24"/>
        </w:rPr>
        <w:t>2.4. Упаковка, транспортирование, условия и сроки хранения.</w:t>
      </w:r>
    </w:p>
    <w:p w:rsidR="00D70B91" w:rsidRPr="006B2FD6" w:rsidRDefault="00285159">
      <w:pPr>
        <w:spacing w:line="276" w:lineRule="auto"/>
        <w:ind w:firstLine="709"/>
        <w:rPr>
          <w:sz w:val="24"/>
          <w:szCs w:val="24"/>
        </w:rPr>
      </w:pPr>
      <w:r w:rsidRPr="006B2FD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70B91" w:rsidRPr="006B2FD6" w:rsidRDefault="00285159">
      <w:pPr>
        <w:spacing w:line="276" w:lineRule="auto"/>
        <w:ind w:firstLine="709"/>
        <w:rPr>
          <w:sz w:val="24"/>
          <w:szCs w:val="24"/>
        </w:rPr>
      </w:pPr>
      <w:r w:rsidRPr="006B2FD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70B91" w:rsidRPr="006B2FD6" w:rsidRDefault="0028515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B2FD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D70B91" w:rsidRPr="006B2FD6" w:rsidRDefault="00D70B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70B91" w:rsidRPr="006B2FD6" w:rsidRDefault="00285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B2FD6">
        <w:rPr>
          <w:b/>
          <w:bCs/>
          <w:sz w:val="26"/>
          <w:szCs w:val="26"/>
        </w:rPr>
        <w:t>Гарантийные обязательства.</w:t>
      </w:r>
    </w:p>
    <w:p w:rsidR="00D70B91" w:rsidRPr="006B2FD6" w:rsidRDefault="00285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Гарантия на поставляемую продукцию должна рас</w:t>
      </w:r>
      <w:r w:rsidR="006B2FD6">
        <w:rPr>
          <w:sz w:val="24"/>
          <w:szCs w:val="24"/>
        </w:rPr>
        <w:t>пространяться не менее чем на 60</w:t>
      </w:r>
      <w:r w:rsidRPr="006B2FD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B2FD6">
        <w:rPr>
          <w:szCs w:val="24"/>
        </w:rPr>
        <w:t>л</w:t>
      </w:r>
      <w:r w:rsidRPr="006B2FD6">
        <w:rPr>
          <w:sz w:val="24"/>
          <w:szCs w:val="24"/>
        </w:rPr>
        <w:t>инейн</w:t>
      </w:r>
      <w:r w:rsidRPr="006B2FD6">
        <w:rPr>
          <w:szCs w:val="24"/>
        </w:rPr>
        <w:t xml:space="preserve">ой </w:t>
      </w:r>
      <w:r w:rsidRPr="006B2FD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70B91" w:rsidRPr="006B2FD6" w:rsidRDefault="00D70B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0B91" w:rsidRPr="006B2FD6" w:rsidRDefault="00285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B2FD6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70B91" w:rsidRPr="006B2FD6" w:rsidRDefault="00285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70B91" w:rsidRPr="006B2FD6" w:rsidRDefault="00D70B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0B91" w:rsidRPr="006B2FD6" w:rsidRDefault="00285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B2FD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>- паспорт по нормативной документации, утвержденной в установленном порядке;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70B91" w:rsidRPr="006B2FD6" w:rsidRDefault="00285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70B91" w:rsidRPr="006B2FD6" w:rsidRDefault="00285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70B91" w:rsidRPr="006B2FD6" w:rsidRDefault="00285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70B91" w:rsidRPr="006B2FD6" w:rsidRDefault="00285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70B91" w:rsidRPr="006B2FD6" w:rsidRDefault="00285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70B91" w:rsidRPr="006B2FD6" w:rsidRDefault="00D70B9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70B91" w:rsidRPr="006B2FD6" w:rsidRDefault="002851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B2FD6">
        <w:rPr>
          <w:b/>
          <w:bCs/>
          <w:sz w:val="26"/>
          <w:szCs w:val="26"/>
        </w:rPr>
        <w:t>Правила приемки продукции.</w:t>
      </w:r>
    </w:p>
    <w:p w:rsidR="00D70B91" w:rsidRPr="006B2FD6" w:rsidRDefault="00285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B2FD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64E62">
        <w:rPr>
          <w:szCs w:val="24"/>
        </w:rPr>
        <w:t>Россети Центр</w:t>
      </w:r>
      <w:r w:rsidRPr="006B2FD6">
        <w:rPr>
          <w:szCs w:val="24"/>
        </w:rPr>
        <w:t>» и ответственными представителями Поставщика при получении их на склад.</w:t>
      </w:r>
    </w:p>
    <w:p w:rsidR="00D70B91" w:rsidRPr="006B2FD6" w:rsidRDefault="002851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B2FD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0B91" w:rsidRPr="006B2FD6" w:rsidRDefault="00D70B91">
      <w:pPr>
        <w:rPr>
          <w:sz w:val="26"/>
          <w:szCs w:val="26"/>
        </w:rPr>
      </w:pPr>
    </w:p>
    <w:p w:rsidR="00D70B91" w:rsidRPr="006B2FD6" w:rsidRDefault="00D70B91">
      <w:pPr>
        <w:rPr>
          <w:sz w:val="26"/>
          <w:szCs w:val="26"/>
        </w:rPr>
      </w:pPr>
    </w:p>
    <w:p w:rsidR="00D70B91" w:rsidRPr="006B2FD6" w:rsidRDefault="00285159">
      <w:pPr>
        <w:ind w:firstLine="0"/>
        <w:rPr>
          <w:sz w:val="26"/>
          <w:szCs w:val="26"/>
        </w:rPr>
      </w:pPr>
      <w:r w:rsidRPr="006B2FD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70B91" w:rsidRPr="006B2FD6" w:rsidRDefault="00285159">
      <w:pPr>
        <w:ind w:firstLine="0"/>
        <w:rPr>
          <w:sz w:val="22"/>
          <w:szCs w:val="22"/>
        </w:rPr>
      </w:pPr>
      <w:r w:rsidRPr="006B2FD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D70B91" w:rsidRPr="006B2FD6" w:rsidRDefault="002851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B2FD6">
        <w:rPr>
          <w:sz w:val="22"/>
          <w:szCs w:val="22"/>
        </w:rPr>
        <w:t xml:space="preserve">   </w:t>
      </w:r>
    </w:p>
    <w:p w:rsidR="00D70B91" w:rsidRPr="006B2FD6" w:rsidRDefault="00D70B91">
      <w:pPr>
        <w:ind w:firstLine="0"/>
        <w:rPr>
          <w:sz w:val="26"/>
          <w:szCs w:val="26"/>
        </w:rPr>
      </w:pPr>
    </w:p>
    <w:sectPr w:rsidR="00D70B91" w:rsidRPr="006B2FD6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1B0" w:rsidRDefault="00F821B0">
      <w:r>
        <w:separator/>
      </w:r>
    </w:p>
  </w:endnote>
  <w:endnote w:type="continuationSeparator" w:id="0">
    <w:p w:rsidR="00F821B0" w:rsidRDefault="00F8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1B0" w:rsidRDefault="00F821B0">
      <w:r>
        <w:separator/>
      </w:r>
    </w:p>
  </w:footnote>
  <w:footnote w:type="continuationSeparator" w:id="0">
    <w:p w:rsidR="00F821B0" w:rsidRDefault="00F82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B91" w:rsidRDefault="0028515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D70B91" w:rsidRDefault="00D70B9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70B91"/>
    <w:rsid w:val="00285159"/>
    <w:rsid w:val="00364E62"/>
    <w:rsid w:val="00555111"/>
    <w:rsid w:val="006B2FD6"/>
    <w:rsid w:val="0075799E"/>
    <w:rsid w:val="008D5D81"/>
    <w:rsid w:val="0092522F"/>
    <w:rsid w:val="009B63A6"/>
    <w:rsid w:val="00A1497B"/>
    <w:rsid w:val="00CB6F1C"/>
    <w:rsid w:val="00D70B91"/>
    <w:rsid w:val="00F23DCA"/>
    <w:rsid w:val="00F8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5BD5F6B1-AF15-43BD-9A97-B1DD739F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B5E76-74DD-43CE-9C9F-C242109235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01F9415-02C3-4E1E-B63C-15DB39D84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CC77E0-1BAC-4F44-BF89-DCAA41C31D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DC5FAB-6C09-4C40-819A-B0D7EF76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2015-04-13T13:38:00Z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